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DD8D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MASSCHHALL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8066376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8225572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34DD5D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1D28CD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1CB32F85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132BC4A" w14:textId="77777777" w:rsidR="002D774B" w:rsidRPr="00065994" w:rsidRDefault="002D774B" w:rsidP="002D774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26E147D" w14:textId="77777777" w:rsidR="002D774B" w:rsidRDefault="002D774B" w:rsidP="002D774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414BC54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89AFD7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2BB654" w14:textId="77777777" w:rsidR="002D774B" w:rsidRDefault="002D774B" w:rsidP="002D77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0513A6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2B35" w14:textId="77777777" w:rsidR="002D774B" w:rsidRDefault="002D774B" w:rsidP="009139A6">
      <w:r>
        <w:separator/>
      </w:r>
    </w:p>
  </w:endnote>
  <w:endnote w:type="continuationSeparator" w:id="0">
    <w:p w14:paraId="43FB659C" w14:textId="77777777" w:rsidR="002D774B" w:rsidRDefault="002D77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9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A1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EAA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4555C" w14:textId="77777777" w:rsidR="002D774B" w:rsidRDefault="002D774B" w:rsidP="009139A6">
      <w:r>
        <w:separator/>
      </w:r>
    </w:p>
  </w:footnote>
  <w:footnote w:type="continuationSeparator" w:id="0">
    <w:p w14:paraId="4B4317B3" w14:textId="77777777" w:rsidR="002D774B" w:rsidRDefault="002D77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F6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BD6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BF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4B"/>
    <w:rsid w:val="000666E0"/>
    <w:rsid w:val="002510B7"/>
    <w:rsid w:val="002D774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83B82"/>
  <w15:chartTrackingRefBased/>
  <w15:docId w15:val="{074EE353-734E-4353-8CCE-ED842DC6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2023-12-04T20:44:00Z</dcterms:created>
  <dcterms:modified xsi:type="dcterms:W3CDTF">2023-12-04T20:45:00Z</dcterms:modified>
</cp:coreProperties>
</file>